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782F" w14:textId="77777777" w:rsidR="001A7AF6" w:rsidRPr="00EA3D3B" w:rsidRDefault="001A7AF6" w:rsidP="001A7AF6">
      <w:pPr>
        <w:jc w:val="center"/>
        <w:rPr>
          <w:rFonts w:eastAsia="Times New Roman" w:cs="Times New Roman"/>
          <w:sz w:val="22"/>
          <w:lang w:eastAsia="nb-NO"/>
        </w:rPr>
      </w:pPr>
      <w:bookmarkStart w:id="0" w:name="Bekreftelse_på_tilbud"/>
      <w:bookmarkEnd w:id="0"/>
      <w:r w:rsidRPr="00EA3D3B">
        <w:rPr>
          <w:rFonts w:eastAsia="Times New Roman" w:cs="Times New Roman"/>
          <w:b/>
          <w:sz w:val="28"/>
          <w:szCs w:val="28"/>
          <w:lang w:eastAsia="nb-NO"/>
        </w:rPr>
        <w:t xml:space="preserve">Tilbudsbrev – </w:t>
      </w:r>
      <w:r w:rsidRPr="00EA3D3B">
        <w:rPr>
          <w:rFonts w:eastAsia="Times New Roman" w:cs="Times New Roman"/>
          <w:b/>
          <w:sz w:val="28"/>
          <w:szCs w:val="28"/>
          <w:highlight w:val="green"/>
          <w:lang w:eastAsia="nb-NO"/>
        </w:rPr>
        <w:t>[Navn på konkurranse – sak 202x/xxx]</w:t>
      </w:r>
    </w:p>
    <w:p w14:paraId="10E36277" w14:textId="77777777" w:rsidR="001A7AF6" w:rsidRDefault="001A7AF6" w:rsidP="00512F01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</w:p>
    <w:p w14:paraId="7E453C54" w14:textId="77777777" w:rsidR="001A7AF6" w:rsidRDefault="001A7AF6" w:rsidP="00512F01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</w:p>
    <w:p w14:paraId="41285F32" w14:textId="77777777" w:rsidR="001A7AF6" w:rsidRPr="007C42CE" w:rsidRDefault="001C473D" w:rsidP="007C42CE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005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1A7AF6" w:rsidRPr="001A7AF6">
        <w:rPr>
          <w:rFonts w:cs="Times New Roman"/>
          <w:sz w:val="20"/>
          <w:szCs w:val="20"/>
        </w:rPr>
        <w:t xml:space="preserve"> </w:t>
      </w:r>
      <w:r w:rsidR="001A7AF6" w:rsidRPr="001A7AF6">
        <w:rPr>
          <w:rFonts w:cs="Times New Roman"/>
          <w:sz w:val="20"/>
          <w:szCs w:val="20"/>
        </w:rPr>
        <w:tab/>
        <w:t xml:space="preserve">Vi bekrefter at tilbudet er i overensstemmelse med konkurransegrunnlaget og tilhørende vedlegg. </w:t>
      </w:r>
    </w:p>
    <w:p w14:paraId="44D8E498" w14:textId="77777777" w:rsidR="001A7AF6" w:rsidRDefault="001C473D" w:rsidP="001A7AF6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52637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005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7C42CE">
        <w:rPr>
          <w:rFonts w:cs="Times New Roman"/>
          <w:sz w:val="20"/>
          <w:szCs w:val="20"/>
        </w:rPr>
        <w:tab/>
        <w:t>Vi aksepterer o</w:t>
      </w:r>
      <w:r w:rsidR="001A7AF6" w:rsidRPr="001A7AF6">
        <w:rPr>
          <w:rFonts w:cs="Times New Roman"/>
          <w:sz w:val="20"/>
          <w:szCs w:val="20"/>
        </w:rPr>
        <w:t>ppdragsgivers kontraktbetingelser for denne konkurransen.</w:t>
      </w:r>
    </w:p>
    <w:p w14:paraId="4FC6767B" w14:textId="77777777" w:rsidR="00ED1D22" w:rsidRPr="001A7AF6" w:rsidRDefault="001C473D" w:rsidP="00ED1D22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-172235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1D22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ED1D22">
        <w:rPr>
          <w:rFonts w:cs="Times New Roman"/>
          <w:sz w:val="20"/>
          <w:szCs w:val="20"/>
        </w:rPr>
        <w:tab/>
      </w:r>
      <w:r w:rsidR="00ED1D22" w:rsidRPr="00ED1D22">
        <w:rPr>
          <w:rFonts w:cs="Times New Roman"/>
          <w:sz w:val="20"/>
          <w:szCs w:val="20"/>
        </w:rPr>
        <w:t xml:space="preserve">Vi vedstår vårt tilbud i </w:t>
      </w:r>
      <w:r w:rsidR="00ED1D22" w:rsidRPr="00ED1D22">
        <w:rPr>
          <w:rFonts w:cs="Times New Roman"/>
          <w:sz w:val="20"/>
          <w:szCs w:val="20"/>
          <w:highlight w:val="green"/>
        </w:rPr>
        <w:t>[antall]</w:t>
      </w:r>
      <w:r w:rsidR="00ED1D22">
        <w:rPr>
          <w:rFonts w:cs="Times New Roman"/>
          <w:sz w:val="20"/>
          <w:szCs w:val="20"/>
        </w:rPr>
        <w:t xml:space="preserve"> </w:t>
      </w:r>
      <w:r w:rsidR="00ED1D22" w:rsidRPr="00ED1D22">
        <w:rPr>
          <w:rFonts w:cs="Times New Roman"/>
          <w:sz w:val="20"/>
          <w:szCs w:val="20"/>
        </w:rPr>
        <w:t>måneder fra tilbudsfrist</w:t>
      </w:r>
    </w:p>
    <w:p w14:paraId="0BBC2FAB" w14:textId="77777777" w:rsidR="001A7AF6" w:rsidRPr="001A7AF6" w:rsidRDefault="001A7AF6" w:rsidP="00512F01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cs="Times New Roman"/>
          <w:b/>
          <w:bCs/>
          <w:spacing w:val="-2"/>
          <w:sz w:val="22"/>
        </w:rPr>
      </w:pPr>
    </w:p>
    <w:p w14:paraId="4D7D6493" w14:textId="77777777" w:rsidR="001A7AF6" w:rsidRPr="001A7AF6" w:rsidRDefault="007C42CE" w:rsidP="007C42CE">
      <w:pPr>
        <w:spacing w:after="60"/>
        <w:rPr>
          <w:rFonts w:cs="Times New Roman"/>
          <w:b/>
          <w:sz w:val="20"/>
          <w:szCs w:val="20"/>
        </w:rPr>
      </w:pPr>
      <w:r w:rsidRPr="001A7AF6">
        <w:rPr>
          <w:rFonts w:cs="Times New Roman"/>
          <w:b/>
          <w:sz w:val="20"/>
          <w:szCs w:val="20"/>
        </w:rPr>
        <w:t xml:space="preserve">FORBEHOLD </w:t>
      </w:r>
    </w:p>
    <w:p w14:paraId="5E8830BE" w14:textId="77777777" w:rsidR="001A7AF6" w:rsidRPr="001A7AF6" w:rsidRDefault="001A7AF6" w:rsidP="001A7AF6">
      <w:pPr>
        <w:rPr>
          <w:rFonts w:cs="Times New Roman"/>
          <w:sz w:val="20"/>
          <w:szCs w:val="20"/>
        </w:rPr>
      </w:pPr>
      <w:r w:rsidRPr="001A7AF6">
        <w:rPr>
          <w:rFonts w:cs="Times New Roman"/>
          <w:sz w:val="20"/>
          <w:szCs w:val="20"/>
        </w:rPr>
        <w:t>Oppdragsgiver gjør oppmerksom på at evt. forbehold kan medføre at tilbyder (gjelder for kvalifikasjonskriteriene) eller tilbudet avvises.</w:t>
      </w:r>
    </w:p>
    <w:p w14:paraId="29C2E4F5" w14:textId="77777777" w:rsidR="001A7AF6" w:rsidRPr="001A7AF6" w:rsidRDefault="001A7AF6" w:rsidP="001A7AF6">
      <w:pPr>
        <w:ind w:left="360"/>
        <w:rPr>
          <w:rFonts w:cs="Times New Roman"/>
          <w:sz w:val="20"/>
          <w:szCs w:val="20"/>
        </w:rPr>
      </w:pPr>
    </w:p>
    <w:p w14:paraId="34D64F1D" w14:textId="77777777" w:rsidR="001A7AF6" w:rsidRPr="001A7AF6" w:rsidRDefault="001C473D" w:rsidP="007C42CE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-1175951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005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1A7AF6" w:rsidRPr="001A7AF6">
        <w:rPr>
          <w:rFonts w:cs="Times New Roman"/>
          <w:sz w:val="20"/>
          <w:szCs w:val="20"/>
        </w:rPr>
        <w:tab/>
        <w:t>Vi har ingen forbehold i vårt tilbud.</w:t>
      </w:r>
    </w:p>
    <w:p w14:paraId="1CA5E9A6" w14:textId="77777777" w:rsidR="001A7AF6" w:rsidRDefault="001C473D" w:rsidP="001A7AF6">
      <w:pPr>
        <w:ind w:left="360" w:hanging="360"/>
        <w:rPr>
          <w:rFonts w:cs="Times New Roman"/>
          <w:sz w:val="20"/>
          <w:szCs w:val="20"/>
        </w:rPr>
      </w:pPr>
      <w:sdt>
        <w:sdtPr>
          <w:rPr>
            <w:rFonts w:cs="Times New Roman"/>
            <w:sz w:val="20"/>
            <w:szCs w:val="20"/>
          </w:rPr>
          <w:id w:val="2026135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005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1A7AF6" w:rsidRPr="001A7AF6">
        <w:rPr>
          <w:rFonts w:cs="Times New Roman"/>
          <w:sz w:val="20"/>
          <w:szCs w:val="20"/>
        </w:rPr>
        <w:tab/>
        <w:t>Vi har følgende forbehold:</w:t>
      </w:r>
    </w:p>
    <w:p w14:paraId="24013E2D" w14:textId="77777777" w:rsidR="0084572B" w:rsidRPr="001A7AF6" w:rsidRDefault="0084572B" w:rsidP="001A7AF6">
      <w:pPr>
        <w:ind w:left="360" w:hanging="360"/>
        <w:rPr>
          <w:rFonts w:cs="Times New Roman"/>
          <w:sz w:val="20"/>
          <w:szCs w:val="20"/>
        </w:rPr>
      </w:pPr>
    </w:p>
    <w:tbl>
      <w:tblPr>
        <w:tblW w:w="9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7"/>
        <w:gridCol w:w="3377"/>
        <w:gridCol w:w="1805"/>
        <w:gridCol w:w="2114"/>
      </w:tblGrid>
      <w:tr w:rsidR="0084572B" w:rsidRPr="0084572B" w14:paraId="2BD21EE6" w14:textId="77777777" w:rsidTr="00994B08">
        <w:tc>
          <w:tcPr>
            <w:tcW w:w="2047" w:type="dxa"/>
            <w:shd w:val="clear" w:color="auto" w:fill="F2F2F2" w:themeFill="background1" w:themeFillShade="F2"/>
            <w:vAlign w:val="center"/>
          </w:tcPr>
          <w:p w14:paraId="5EBB1904" w14:textId="77777777" w:rsidR="0084572B" w:rsidRPr="0084572B" w:rsidRDefault="0084572B" w:rsidP="0084572B">
            <w:pPr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  <w:t xml:space="preserve">Referanse til  </w:t>
            </w:r>
          </w:p>
          <w:p w14:paraId="4ABB9208" w14:textId="77777777" w:rsidR="0084572B" w:rsidRPr="0084572B" w:rsidRDefault="0084572B" w:rsidP="0084572B">
            <w:pPr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val="nn-NO" w:eastAsia="nb-NO"/>
              </w:rPr>
              <w:t>konkurransegrunnlaget</w:t>
            </w:r>
          </w:p>
        </w:tc>
        <w:tc>
          <w:tcPr>
            <w:tcW w:w="3377" w:type="dxa"/>
            <w:shd w:val="clear" w:color="auto" w:fill="F2F2F2" w:themeFill="background1" w:themeFillShade="F2"/>
            <w:vAlign w:val="center"/>
          </w:tcPr>
          <w:p w14:paraId="18DE261C" w14:textId="77777777" w:rsidR="0084572B" w:rsidRPr="0084572B" w:rsidRDefault="0084572B" w:rsidP="0084572B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Beskrivelse av forbehold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1D68B48D" w14:textId="77777777" w:rsidR="0084572B" w:rsidRPr="0084572B" w:rsidRDefault="0084572B" w:rsidP="0084572B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Årsak til forbehold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4E3376C" w14:textId="77777777" w:rsidR="0084572B" w:rsidRPr="0084572B" w:rsidRDefault="0084572B" w:rsidP="0084572B">
            <w:pPr>
              <w:rPr>
                <w:rFonts w:eastAsia="Times New Roman" w:cs="Times New Roman"/>
                <w:b/>
                <w:sz w:val="18"/>
                <w:szCs w:val="18"/>
                <w:lang w:eastAsia="nb-NO"/>
              </w:rPr>
            </w:pPr>
            <w:r w:rsidRPr="0084572B">
              <w:rPr>
                <w:rFonts w:eastAsia="Times New Roman" w:cs="Times New Roman"/>
                <w:b/>
                <w:sz w:val="18"/>
                <w:szCs w:val="18"/>
                <w:lang w:eastAsia="nb-NO"/>
              </w:rPr>
              <w:t>Konsekvenser for ytelser, pris, risiko, fremdrift, m.m.</w:t>
            </w:r>
          </w:p>
        </w:tc>
      </w:tr>
      <w:tr w:rsidR="0084572B" w:rsidRPr="0084572B" w14:paraId="00B33F1B" w14:textId="77777777" w:rsidTr="0084572B">
        <w:tc>
          <w:tcPr>
            <w:tcW w:w="2047" w:type="dxa"/>
            <w:vAlign w:val="center"/>
          </w:tcPr>
          <w:p w14:paraId="36F83047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6A60DBA6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20D75090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7F3A754E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  <w:tr w:rsidR="0084572B" w:rsidRPr="0084572B" w14:paraId="58172B24" w14:textId="77777777" w:rsidTr="0084572B">
        <w:tc>
          <w:tcPr>
            <w:tcW w:w="2047" w:type="dxa"/>
            <w:vAlign w:val="center"/>
          </w:tcPr>
          <w:p w14:paraId="77889565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4DD83270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7A13C388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6341383B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  <w:tr w:rsidR="0084572B" w:rsidRPr="0084572B" w14:paraId="3DA11485" w14:textId="77777777" w:rsidTr="0084572B">
        <w:tc>
          <w:tcPr>
            <w:tcW w:w="2047" w:type="dxa"/>
            <w:vAlign w:val="center"/>
          </w:tcPr>
          <w:p w14:paraId="0BDED9A6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val="nn-NO" w:eastAsia="nb-NO"/>
              </w:rPr>
            </w:pPr>
          </w:p>
        </w:tc>
        <w:tc>
          <w:tcPr>
            <w:tcW w:w="3377" w:type="dxa"/>
            <w:vAlign w:val="center"/>
          </w:tcPr>
          <w:p w14:paraId="7F507969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4D4EB59E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5F9A4DA1" w14:textId="77777777" w:rsidR="0084572B" w:rsidRPr="0084572B" w:rsidRDefault="0084572B" w:rsidP="0084572B">
            <w:pPr>
              <w:rPr>
                <w:rFonts w:eastAsia="Times New Roman" w:cs="Times New Roman"/>
                <w:sz w:val="18"/>
                <w:szCs w:val="18"/>
                <w:lang w:eastAsia="nb-NO"/>
              </w:rPr>
            </w:pPr>
          </w:p>
        </w:tc>
      </w:tr>
    </w:tbl>
    <w:p w14:paraId="679D15E5" w14:textId="77777777" w:rsidR="0084572B" w:rsidRPr="001A7AF6" w:rsidRDefault="007C42CE" w:rsidP="0084572B">
      <w:pPr>
        <w:spacing w:after="1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* </w:t>
      </w:r>
      <w:r w:rsidR="0084572B" w:rsidRPr="007C42CE">
        <w:rPr>
          <w:rFonts w:cs="Times New Roman"/>
          <w:sz w:val="18"/>
          <w:szCs w:val="20"/>
        </w:rPr>
        <w:t>Kun konkrete forbehold som fremkommer i dette tilbudsbrev, blir godkjent av oppdragsgiver. Forbehold som framkommer andre steder enn i dette tilbudsbrevet vil kunne medføre avvisning av tilbudet.</w:t>
      </w:r>
    </w:p>
    <w:p w14:paraId="105DDB65" w14:textId="77777777" w:rsidR="001A7AF6" w:rsidRDefault="001A7AF6" w:rsidP="0084572B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Calibri" w:hAnsi="Calibri" w:cs="Calibri"/>
          <w:b/>
          <w:bCs/>
          <w:spacing w:val="-2"/>
          <w:sz w:val="22"/>
        </w:rPr>
      </w:pPr>
    </w:p>
    <w:p w14:paraId="7BB66610" w14:textId="77777777" w:rsidR="001A7AF6" w:rsidRDefault="007C42CE" w:rsidP="00512F01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  <w:r w:rsidRPr="007C42CE">
        <w:rPr>
          <w:rFonts w:ascii="Calibri" w:hAnsi="Calibri" w:cs="Calibri"/>
          <w:b/>
          <w:bCs/>
          <w:spacing w:val="-2"/>
          <w:sz w:val="22"/>
        </w:rPr>
        <w:t>KONTAKTINFO</w:t>
      </w:r>
    </w:p>
    <w:p w14:paraId="1F7672BE" w14:textId="77777777" w:rsidR="00512F01" w:rsidRPr="00512F01" w:rsidRDefault="00512F01" w:rsidP="007C42CE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Calibri" w:hAnsi="Calibri" w:cs="Calibri"/>
          <w:b/>
          <w:bCs/>
          <w:spacing w:val="-2"/>
          <w:sz w:val="22"/>
        </w:rPr>
      </w:pPr>
    </w:p>
    <w:tbl>
      <w:tblPr>
        <w:tblW w:w="6380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4860"/>
      </w:tblGrid>
      <w:tr w:rsidR="00512F01" w:rsidRPr="00512F01" w14:paraId="71E82003" w14:textId="77777777" w:rsidTr="00512F01">
        <w:trPr>
          <w:trHeight w:val="300"/>
        </w:trPr>
        <w:tc>
          <w:tcPr>
            <w:tcW w:w="1520" w:type="dxa"/>
            <w:vAlign w:val="center"/>
            <w:hideMark/>
          </w:tcPr>
          <w:p w14:paraId="1E1CB17A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Firmanavn:</w:t>
            </w:r>
          </w:p>
        </w:tc>
        <w:tc>
          <w:tcPr>
            <w:tcW w:w="4860" w:type="dxa"/>
            <w:vAlign w:val="center"/>
            <w:hideMark/>
          </w:tcPr>
          <w:p w14:paraId="4DD14F9D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512F01" w:rsidRPr="00512F01" w14:paraId="57275FE6" w14:textId="77777777" w:rsidTr="00512F01">
        <w:trPr>
          <w:trHeight w:val="300"/>
        </w:trPr>
        <w:tc>
          <w:tcPr>
            <w:tcW w:w="1520" w:type="dxa"/>
            <w:vAlign w:val="center"/>
            <w:hideMark/>
          </w:tcPr>
          <w:p w14:paraId="7120F518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Org. Nummer:</w:t>
            </w:r>
          </w:p>
        </w:tc>
        <w:tc>
          <w:tcPr>
            <w:tcW w:w="4860" w:type="dxa"/>
            <w:vAlign w:val="center"/>
            <w:hideMark/>
          </w:tcPr>
          <w:p w14:paraId="18678A0A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512F01" w:rsidRPr="00512F01" w14:paraId="1570E259" w14:textId="77777777" w:rsidTr="00512F01">
        <w:trPr>
          <w:trHeight w:val="300"/>
        </w:trPr>
        <w:tc>
          <w:tcPr>
            <w:tcW w:w="1520" w:type="dxa"/>
            <w:vAlign w:val="center"/>
            <w:hideMark/>
          </w:tcPr>
          <w:p w14:paraId="1C96D239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Postadresse:</w:t>
            </w:r>
          </w:p>
        </w:tc>
        <w:tc>
          <w:tcPr>
            <w:tcW w:w="4860" w:type="dxa"/>
            <w:vAlign w:val="center"/>
            <w:hideMark/>
          </w:tcPr>
          <w:p w14:paraId="610B9C1D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512F01" w:rsidRPr="00512F01" w14:paraId="67092E38" w14:textId="77777777" w:rsidTr="00512F01">
        <w:trPr>
          <w:trHeight w:val="300"/>
        </w:trPr>
        <w:tc>
          <w:tcPr>
            <w:tcW w:w="1520" w:type="dxa"/>
            <w:vAlign w:val="center"/>
            <w:hideMark/>
          </w:tcPr>
          <w:p w14:paraId="26A833B2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Besøksadresse:</w:t>
            </w:r>
          </w:p>
        </w:tc>
        <w:tc>
          <w:tcPr>
            <w:tcW w:w="4860" w:type="dxa"/>
            <w:vAlign w:val="center"/>
            <w:hideMark/>
          </w:tcPr>
          <w:p w14:paraId="1DD3F275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14:paraId="663F11A1" w14:textId="77777777" w:rsidR="007C42CE" w:rsidRPr="00512F01" w:rsidRDefault="00EA3D3B" w:rsidP="007C42CE">
      <w:pPr>
        <w:kinsoku w:val="0"/>
        <w:overflowPunct w:val="0"/>
        <w:autoSpaceDE w:val="0"/>
        <w:autoSpaceDN w:val="0"/>
        <w:adjustRightInd w:val="0"/>
        <w:ind w:left="116"/>
        <w:rPr>
          <w:rFonts w:cs="Times New Roman"/>
          <w:sz w:val="18"/>
          <w:szCs w:val="18"/>
        </w:rPr>
      </w:pPr>
      <w:r>
        <w:rPr>
          <w:rFonts w:cs="Times New Roman"/>
          <w:sz w:val="20"/>
          <w:szCs w:val="20"/>
        </w:rPr>
        <w:t xml:space="preserve">* </w:t>
      </w:r>
      <w:r w:rsidR="007C42CE" w:rsidRPr="00512F01">
        <w:rPr>
          <w:rFonts w:cs="Times New Roman"/>
          <w:sz w:val="18"/>
          <w:szCs w:val="18"/>
        </w:rPr>
        <w:t>Firmanavn og organisasjonsnummer må være i samsvar med firmaattest.</w:t>
      </w:r>
    </w:p>
    <w:p w14:paraId="1C942DEC" w14:textId="77777777" w:rsidR="00512F01" w:rsidRDefault="00512F01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ascii="Calibri" w:hAnsi="Calibri" w:cs="Calibri"/>
          <w:b/>
          <w:bCs/>
          <w:sz w:val="22"/>
        </w:rPr>
      </w:pPr>
    </w:p>
    <w:p w14:paraId="7BB287CE" w14:textId="77777777" w:rsidR="007C42CE" w:rsidRPr="00512F01" w:rsidRDefault="00994B08" w:rsidP="007C42CE">
      <w:pPr>
        <w:kinsoku w:val="0"/>
        <w:overflowPunct w:val="0"/>
        <w:autoSpaceDE w:val="0"/>
        <w:autoSpaceDN w:val="0"/>
        <w:adjustRightInd w:val="0"/>
        <w:spacing w:after="23" w:line="225" w:lineRule="exact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Kontaktperson</w:t>
      </w:r>
    </w:p>
    <w:tbl>
      <w:tblPr>
        <w:tblW w:w="765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2169"/>
        <w:gridCol w:w="1296"/>
        <w:gridCol w:w="2254"/>
      </w:tblGrid>
      <w:tr w:rsidR="00512F01" w:rsidRPr="00512F01" w14:paraId="4CE81E9E" w14:textId="77777777" w:rsidTr="00512F01">
        <w:trPr>
          <w:trHeight w:val="300"/>
        </w:trPr>
        <w:tc>
          <w:tcPr>
            <w:tcW w:w="1939" w:type="dxa"/>
            <w:vAlign w:val="center"/>
            <w:hideMark/>
          </w:tcPr>
          <w:p w14:paraId="0B10D835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Navn kontaktperson:</w:t>
            </w:r>
          </w:p>
        </w:tc>
        <w:tc>
          <w:tcPr>
            <w:tcW w:w="5716" w:type="dxa"/>
            <w:gridSpan w:val="3"/>
            <w:vAlign w:val="center"/>
            <w:hideMark/>
          </w:tcPr>
          <w:p w14:paraId="20433229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512F01" w:rsidRPr="00512F01" w14:paraId="5C3E9C0C" w14:textId="77777777" w:rsidTr="00512F01">
        <w:trPr>
          <w:trHeight w:val="300"/>
        </w:trPr>
        <w:tc>
          <w:tcPr>
            <w:tcW w:w="1939" w:type="dxa"/>
            <w:vAlign w:val="center"/>
            <w:hideMark/>
          </w:tcPr>
          <w:p w14:paraId="7FEB776D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Stilling/tittel:</w:t>
            </w:r>
          </w:p>
        </w:tc>
        <w:tc>
          <w:tcPr>
            <w:tcW w:w="5716" w:type="dxa"/>
            <w:gridSpan w:val="3"/>
            <w:vAlign w:val="center"/>
            <w:hideMark/>
          </w:tcPr>
          <w:p w14:paraId="07517D3F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1A7AF6" w:rsidRPr="00512F01" w14:paraId="539659C4" w14:textId="77777777" w:rsidTr="001A7AF6">
        <w:trPr>
          <w:trHeight w:val="300"/>
        </w:trPr>
        <w:tc>
          <w:tcPr>
            <w:tcW w:w="1939" w:type="dxa"/>
            <w:vAlign w:val="center"/>
            <w:hideMark/>
          </w:tcPr>
          <w:p w14:paraId="68F5611B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Telefonnummer:</w:t>
            </w:r>
          </w:p>
        </w:tc>
        <w:tc>
          <w:tcPr>
            <w:tcW w:w="2177" w:type="dxa"/>
            <w:vAlign w:val="center"/>
            <w:hideMark/>
          </w:tcPr>
          <w:p w14:paraId="289B4677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  <w:tc>
          <w:tcPr>
            <w:tcW w:w="1276" w:type="dxa"/>
            <w:vAlign w:val="center"/>
            <w:hideMark/>
          </w:tcPr>
          <w:p w14:paraId="67EB0E28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Mobilnummer:</w:t>
            </w:r>
          </w:p>
        </w:tc>
        <w:tc>
          <w:tcPr>
            <w:tcW w:w="2263" w:type="dxa"/>
            <w:vAlign w:val="center"/>
            <w:hideMark/>
          </w:tcPr>
          <w:p w14:paraId="3F8B06F2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512F01" w:rsidRPr="00512F01" w14:paraId="481D1449" w14:textId="77777777" w:rsidTr="00512F01">
        <w:trPr>
          <w:trHeight w:val="300"/>
        </w:trPr>
        <w:tc>
          <w:tcPr>
            <w:tcW w:w="1939" w:type="dxa"/>
            <w:vAlign w:val="center"/>
            <w:hideMark/>
          </w:tcPr>
          <w:p w14:paraId="49FE849A" w14:textId="77777777" w:rsidR="00512F01" w:rsidRPr="00512F01" w:rsidRDefault="00512F01" w:rsidP="00512F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E-postadresse:</w:t>
            </w:r>
          </w:p>
        </w:tc>
        <w:tc>
          <w:tcPr>
            <w:tcW w:w="5716" w:type="dxa"/>
            <w:gridSpan w:val="3"/>
            <w:vAlign w:val="center"/>
            <w:hideMark/>
          </w:tcPr>
          <w:p w14:paraId="4431DDF7" w14:textId="77777777" w:rsidR="00512F01" w:rsidRPr="00512F01" w:rsidRDefault="00512F01" w:rsidP="00512F01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="001A7AF6"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14:paraId="1EA02045" w14:textId="77777777" w:rsidR="00512F01" w:rsidRDefault="00512F01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cs="Times New Roman"/>
          <w:spacing w:val="-2"/>
          <w:sz w:val="18"/>
          <w:szCs w:val="18"/>
        </w:rPr>
      </w:pPr>
    </w:p>
    <w:p w14:paraId="0002B230" w14:textId="77777777" w:rsidR="001A7AF6" w:rsidRDefault="001A7AF6" w:rsidP="00994B08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18"/>
          <w:szCs w:val="18"/>
        </w:rPr>
      </w:pPr>
    </w:p>
    <w:p w14:paraId="027A9AFB" w14:textId="77777777" w:rsidR="00994B08" w:rsidRDefault="00994B08" w:rsidP="00994B08">
      <w:pPr>
        <w:kinsoku w:val="0"/>
        <w:overflowPunct w:val="0"/>
        <w:autoSpaceDE w:val="0"/>
        <w:autoSpaceDN w:val="0"/>
        <w:adjustRightInd w:val="0"/>
        <w:spacing w:line="225" w:lineRule="exact"/>
        <w:ind w:left="39"/>
        <w:rPr>
          <w:rFonts w:ascii="Calibri" w:hAnsi="Calibri" w:cs="Calibri"/>
          <w:b/>
          <w:bCs/>
          <w:spacing w:val="-2"/>
          <w:sz w:val="22"/>
        </w:rPr>
      </w:pPr>
      <w:r>
        <w:rPr>
          <w:rFonts w:ascii="Calibri" w:hAnsi="Calibri" w:cs="Calibri"/>
          <w:b/>
          <w:bCs/>
          <w:spacing w:val="-2"/>
          <w:sz w:val="22"/>
        </w:rPr>
        <w:t>FULLMAKT</w:t>
      </w:r>
    </w:p>
    <w:p w14:paraId="349843DC" w14:textId="77777777" w:rsidR="00994B08" w:rsidRDefault="0052012B" w:rsidP="00994B08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0"/>
          <w:szCs w:val="18"/>
          <w:highlight w:val="cyan"/>
        </w:rPr>
      </w:pPr>
      <w:r>
        <w:rPr>
          <w:rFonts w:cs="Times New Roman"/>
          <w:spacing w:val="-2"/>
          <w:sz w:val="20"/>
          <w:szCs w:val="18"/>
        </w:rPr>
        <w:t>Avtalen og tilbudet</w:t>
      </w:r>
      <w:r w:rsidR="00ED1D22" w:rsidRPr="00D01E7B">
        <w:rPr>
          <w:rFonts w:cs="Times New Roman"/>
          <w:spacing w:val="-2"/>
          <w:sz w:val="20"/>
          <w:szCs w:val="18"/>
        </w:rPr>
        <w:t xml:space="preserve"> skal signeres av en person som har </w:t>
      </w:r>
      <w:r w:rsidR="00994B08" w:rsidRPr="00D01E7B">
        <w:rPr>
          <w:rFonts w:cs="Times New Roman"/>
          <w:spacing w:val="-2"/>
          <w:sz w:val="20"/>
          <w:szCs w:val="18"/>
        </w:rPr>
        <w:t>myndighet, enten ved fullmakt eller delegering</w:t>
      </w:r>
    </w:p>
    <w:p w14:paraId="50702AD5" w14:textId="77777777" w:rsidR="00D01E7B" w:rsidRPr="00EA3D3B" w:rsidRDefault="00D01E7B" w:rsidP="00994B08">
      <w:pPr>
        <w:kinsoku w:val="0"/>
        <w:overflowPunct w:val="0"/>
        <w:autoSpaceDE w:val="0"/>
        <w:autoSpaceDN w:val="0"/>
        <w:adjustRightInd w:val="0"/>
        <w:spacing w:before="57"/>
        <w:rPr>
          <w:rFonts w:cs="Times New Roman"/>
          <w:spacing w:val="-2"/>
          <w:sz w:val="20"/>
          <w:szCs w:val="18"/>
          <w:highlight w:val="cyan"/>
        </w:rPr>
      </w:pPr>
    </w:p>
    <w:p w14:paraId="7A2811EE" w14:textId="77777777" w:rsidR="001A7AF6" w:rsidRDefault="008A71FF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b/>
          <w:bCs/>
          <w:sz w:val="22"/>
        </w:rPr>
      </w:pPr>
      <w:r w:rsidRPr="007C42CE">
        <w:rPr>
          <w:rFonts w:asciiTheme="minorHAnsi" w:hAnsiTheme="minorHAnsi" w:cstheme="minorHAnsi"/>
          <w:b/>
          <w:bCs/>
          <w:sz w:val="22"/>
        </w:rPr>
        <w:t>Bemyndiget person hos leverandør</w:t>
      </w:r>
    </w:p>
    <w:tbl>
      <w:tblPr>
        <w:tblW w:w="765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2169"/>
        <w:gridCol w:w="1296"/>
        <w:gridCol w:w="2256"/>
      </w:tblGrid>
      <w:tr w:rsidR="007C42CE" w:rsidRPr="00512F01" w14:paraId="6964CCA2" w14:textId="77777777" w:rsidTr="007C42CE">
        <w:trPr>
          <w:trHeight w:val="300"/>
        </w:trPr>
        <w:tc>
          <w:tcPr>
            <w:tcW w:w="1936" w:type="dxa"/>
            <w:vAlign w:val="center"/>
            <w:hideMark/>
          </w:tcPr>
          <w:p w14:paraId="6E44CE85" w14:textId="77777777" w:rsidR="007C42CE" w:rsidRPr="00512F01" w:rsidRDefault="007C42CE" w:rsidP="007C42C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  <w:t>Navn:</w:t>
            </w:r>
          </w:p>
        </w:tc>
        <w:tc>
          <w:tcPr>
            <w:tcW w:w="5721" w:type="dxa"/>
            <w:gridSpan w:val="3"/>
            <w:vAlign w:val="center"/>
            <w:hideMark/>
          </w:tcPr>
          <w:p w14:paraId="60B3B648" w14:textId="77777777" w:rsidR="007C42CE" w:rsidRPr="00512F01" w:rsidRDefault="007C42CE" w:rsidP="00994B08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7C42CE" w:rsidRPr="00512F01" w14:paraId="4A35BA60" w14:textId="77777777" w:rsidTr="007C42CE">
        <w:trPr>
          <w:trHeight w:val="300"/>
        </w:trPr>
        <w:tc>
          <w:tcPr>
            <w:tcW w:w="1936" w:type="dxa"/>
            <w:vAlign w:val="center"/>
            <w:hideMark/>
          </w:tcPr>
          <w:p w14:paraId="5B0B52F1" w14:textId="77777777" w:rsidR="007C42CE" w:rsidRPr="00512F01" w:rsidRDefault="007C42CE" w:rsidP="00994B0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Stilling/tittel:</w:t>
            </w:r>
          </w:p>
        </w:tc>
        <w:tc>
          <w:tcPr>
            <w:tcW w:w="5721" w:type="dxa"/>
            <w:gridSpan w:val="3"/>
            <w:vAlign w:val="center"/>
            <w:hideMark/>
          </w:tcPr>
          <w:p w14:paraId="5C79DD90" w14:textId="77777777" w:rsidR="007C42CE" w:rsidRPr="00512F01" w:rsidRDefault="007C42CE" w:rsidP="00994B08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7C42CE" w:rsidRPr="00512F01" w14:paraId="10466517" w14:textId="77777777" w:rsidTr="007C42CE">
        <w:trPr>
          <w:trHeight w:val="300"/>
        </w:trPr>
        <w:tc>
          <w:tcPr>
            <w:tcW w:w="1936" w:type="dxa"/>
            <w:vAlign w:val="center"/>
            <w:hideMark/>
          </w:tcPr>
          <w:p w14:paraId="0A3BBF48" w14:textId="77777777" w:rsidR="007C42CE" w:rsidRPr="00512F01" w:rsidRDefault="007C42CE" w:rsidP="00994B0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Telefonnummer:</w:t>
            </w:r>
          </w:p>
        </w:tc>
        <w:tc>
          <w:tcPr>
            <w:tcW w:w="2169" w:type="dxa"/>
            <w:vAlign w:val="center"/>
            <w:hideMark/>
          </w:tcPr>
          <w:p w14:paraId="3125EECB" w14:textId="77777777" w:rsidR="007C42CE" w:rsidRPr="00512F01" w:rsidRDefault="007C42CE" w:rsidP="00994B08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  <w:tc>
          <w:tcPr>
            <w:tcW w:w="1296" w:type="dxa"/>
            <w:vAlign w:val="center"/>
            <w:hideMark/>
          </w:tcPr>
          <w:p w14:paraId="1746C015" w14:textId="77777777" w:rsidR="007C42CE" w:rsidRPr="00512F01" w:rsidRDefault="007C42CE" w:rsidP="00994B0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Mobilnummer:</w:t>
            </w:r>
          </w:p>
        </w:tc>
        <w:tc>
          <w:tcPr>
            <w:tcW w:w="2256" w:type="dxa"/>
            <w:vAlign w:val="center"/>
            <w:hideMark/>
          </w:tcPr>
          <w:p w14:paraId="1043B368" w14:textId="77777777" w:rsidR="007C42CE" w:rsidRPr="00512F01" w:rsidRDefault="007C42CE" w:rsidP="00994B08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  <w:tr w:rsidR="007C42CE" w:rsidRPr="00512F01" w14:paraId="69857555" w14:textId="77777777" w:rsidTr="007C42CE">
        <w:trPr>
          <w:trHeight w:val="300"/>
        </w:trPr>
        <w:tc>
          <w:tcPr>
            <w:tcW w:w="1936" w:type="dxa"/>
            <w:vAlign w:val="center"/>
            <w:hideMark/>
          </w:tcPr>
          <w:p w14:paraId="77A0E1B1" w14:textId="77777777" w:rsidR="007C42CE" w:rsidRPr="00512F01" w:rsidRDefault="007C42CE" w:rsidP="00994B0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b/>
                <w:color w:val="000000"/>
                <w:spacing w:val="-2"/>
                <w:sz w:val="18"/>
                <w:szCs w:val="18"/>
                <w:lang w:eastAsia="nb-NO"/>
              </w:rPr>
              <w:t>E-postadresse:</w:t>
            </w:r>
          </w:p>
        </w:tc>
        <w:tc>
          <w:tcPr>
            <w:tcW w:w="5721" w:type="dxa"/>
            <w:gridSpan w:val="3"/>
            <w:vAlign w:val="center"/>
            <w:hideMark/>
          </w:tcPr>
          <w:p w14:paraId="71FF484C" w14:textId="77777777" w:rsidR="007C42CE" w:rsidRPr="00512F01" w:rsidRDefault="007C42CE" w:rsidP="00994B08">
            <w:pPr>
              <w:rPr>
                <w:rFonts w:eastAsia="Times New Roman" w:cs="Times New Roman"/>
                <w:color w:val="000000"/>
                <w:sz w:val="18"/>
                <w:szCs w:val="18"/>
                <w:lang w:eastAsia="nb-NO"/>
              </w:rPr>
            </w:pPr>
            <w:r w:rsidRPr="00512F01"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eastAsia="nb-NO"/>
              </w:rPr>
              <w:t> </w:t>
            </w:r>
            <w:r w:rsidRPr="001A7AF6">
              <w:rPr>
                <w:rFonts w:eastAsia="Times New Roman" w:cs="Times New Roman"/>
                <w:color w:val="000000"/>
                <w:sz w:val="18"/>
                <w:szCs w:val="18"/>
                <w:highlight w:val="yellow"/>
                <w:lang w:eastAsia="nb-NO"/>
              </w:rPr>
              <w:t>[Fyll inn]</w:t>
            </w:r>
          </w:p>
        </w:tc>
      </w:tr>
    </w:tbl>
    <w:p w14:paraId="3FF3231B" w14:textId="77777777" w:rsidR="001A7AF6" w:rsidRDefault="001A7AF6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14:paraId="6D96ABDB" w14:textId="77777777" w:rsidR="007C42CE" w:rsidRDefault="007C42CE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14:paraId="484BE3B9" w14:textId="77777777" w:rsidR="00ED1D22" w:rsidRDefault="00ED1D2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14:paraId="226C1117" w14:textId="77777777" w:rsidR="00ED1D22" w:rsidRDefault="00ED1D2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  <w:r>
        <w:rPr>
          <w:rFonts w:asciiTheme="minorHAnsi" w:hAnsiTheme="minorHAnsi" w:cstheme="minorHAnsi"/>
          <w:spacing w:val="-2"/>
          <w:sz w:val="18"/>
          <w:szCs w:val="18"/>
        </w:rPr>
        <w:t>Dato:</w:t>
      </w:r>
      <w:r w:rsidR="00060822">
        <w:rPr>
          <w:rFonts w:asciiTheme="minorHAnsi" w:hAnsiTheme="minorHAnsi" w:cstheme="minorHAnsi"/>
          <w:spacing w:val="-2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pacing w:val="-2"/>
            <w:sz w:val="18"/>
            <w:szCs w:val="18"/>
          </w:rPr>
          <w:id w:val="1556818545"/>
          <w:placeholder>
            <w:docPart w:val="12681702538B43FAA5ECDB9249CD5FE6"/>
          </w:placeholder>
          <w:showingPlcHdr/>
          <w:date w:fullDate="2022-03-23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060822" w:rsidRPr="00B13DD4">
            <w:rPr>
              <w:rStyle w:val="Plassholdertekst"/>
            </w:rPr>
            <w:t>Klikk eller trykk for å skrive inn en dato.</w:t>
          </w:r>
        </w:sdtContent>
      </w:sdt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</w:p>
    <w:p w14:paraId="26D873E0" w14:textId="77777777" w:rsidR="00ED1D22" w:rsidRDefault="00ED1D2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</w:p>
    <w:p w14:paraId="58E22E04" w14:textId="77777777" w:rsidR="00060822" w:rsidRDefault="0006082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  <w:u w:val="single"/>
        </w:rPr>
      </w:pPr>
    </w:p>
    <w:p w14:paraId="780C40E4" w14:textId="77777777" w:rsidR="00ED1D22" w:rsidRPr="00060822" w:rsidRDefault="00060822" w:rsidP="00512F01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  <w:u w:val="single"/>
        </w:rPr>
      </w:pP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  <w:r w:rsidRPr="00060822">
        <w:rPr>
          <w:rFonts w:asciiTheme="minorHAnsi" w:hAnsiTheme="minorHAnsi" w:cstheme="minorHAnsi"/>
          <w:spacing w:val="-2"/>
          <w:sz w:val="18"/>
          <w:szCs w:val="18"/>
          <w:u w:val="single"/>
        </w:rPr>
        <w:tab/>
      </w:r>
    </w:p>
    <w:p w14:paraId="09226B2F" w14:textId="77777777" w:rsidR="00ED1D22" w:rsidRPr="001A7AF6" w:rsidRDefault="00ED1D22" w:rsidP="00060822">
      <w:pPr>
        <w:kinsoku w:val="0"/>
        <w:overflowPunct w:val="0"/>
        <w:autoSpaceDE w:val="0"/>
        <w:autoSpaceDN w:val="0"/>
        <w:adjustRightInd w:val="0"/>
        <w:spacing w:before="57"/>
        <w:ind w:left="110"/>
        <w:rPr>
          <w:rFonts w:asciiTheme="minorHAnsi" w:hAnsiTheme="minorHAnsi" w:cstheme="minorHAnsi"/>
          <w:spacing w:val="-2"/>
          <w:sz w:val="18"/>
          <w:szCs w:val="18"/>
        </w:rPr>
      </w:pPr>
      <w:r>
        <w:rPr>
          <w:rFonts w:asciiTheme="minorHAnsi" w:hAnsiTheme="minorHAnsi" w:cstheme="minorHAnsi"/>
          <w:spacing w:val="-2"/>
          <w:sz w:val="18"/>
          <w:szCs w:val="18"/>
        </w:rPr>
        <w:t>Signatur</w:t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  <w:r>
        <w:rPr>
          <w:rFonts w:asciiTheme="minorHAnsi" w:hAnsiTheme="minorHAnsi" w:cstheme="minorHAnsi"/>
          <w:spacing w:val="-2"/>
          <w:sz w:val="18"/>
          <w:szCs w:val="18"/>
        </w:rPr>
        <w:tab/>
      </w:r>
    </w:p>
    <w:sectPr w:rsidR="00ED1D22" w:rsidRPr="001A7AF6" w:rsidSect="00512F01">
      <w:pgSz w:w="11910" w:h="16840"/>
      <w:pgMar w:top="1580" w:right="1680" w:bottom="280" w:left="130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265E8" w14:textId="77777777" w:rsidR="001C473D" w:rsidRDefault="001C473D" w:rsidP="00060822">
      <w:r>
        <w:separator/>
      </w:r>
    </w:p>
  </w:endnote>
  <w:endnote w:type="continuationSeparator" w:id="0">
    <w:p w14:paraId="4A67D2CD" w14:textId="77777777" w:rsidR="001C473D" w:rsidRDefault="001C473D" w:rsidP="0006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DCDF" w14:textId="77777777" w:rsidR="001C473D" w:rsidRDefault="001C473D" w:rsidP="00060822">
      <w:r>
        <w:separator/>
      </w:r>
    </w:p>
  </w:footnote>
  <w:footnote w:type="continuationSeparator" w:id="0">
    <w:p w14:paraId="60A2FD6B" w14:textId="77777777" w:rsidR="001C473D" w:rsidRDefault="001C473D" w:rsidP="00060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7191"/>
    <w:multiLevelType w:val="multilevel"/>
    <w:tmpl w:val="1FC0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87025B"/>
    <w:multiLevelType w:val="multilevel"/>
    <w:tmpl w:val="6E4E0D8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2EA5340"/>
    <w:multiLevelType w:val="hybridMultilevel"/>
    <w:tmpl w:val="0B0AD7E8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630159">
    <w:abstractNumId w:val="1"/>
  </w:num>
  <w:num w:numId="2" w16cid:durableId="1043561180">
    <w:abstractNumId w:val="1"/>
  </w:num>
  <w:num w:numId="3" w16cid:durableId="1078869744">
    <w:abstractNumId w:val="1"/>
  </w:num>
  <w:num w:numId="4" w16cid:durableId="1875649051">
    <w:abstractNumId w:val="1"/>
  </w:num>
  <w:num w:numId="5" w16cid:durableId="782723515">
    <w:abstractNumId w:val="1"/>
  </w:num>
  <w:num w:numId="6" w16cid:durableId="1537809867">
    <w:abstractNumId w:val="0"/>
  </w:num>
  <w:num w:numId="7" w16cid:durableId="271282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C2"/>
    <w:rsid w:val="00060822"/>
    <w:rsid w:val="001A7AF6"/>
    <w:rsid w:val="001C473D"/>
    <w:rsid w:val="00222BA2"/>
    <w:rsid w:val="002A3B32"/>
    <w:rsid w:val="003539D7"/>
    <w:rsid w:val="003C0566"/>
    <w:rsid w:val="00403E19"/>
    <w:rsid w:val="00512F01"/>
    <w:rsid w:val="0052012B"/>
    <w:rsid w:val="00572F2F"/>
    <w:rsid w:val="006C3950"/>
    <w:rsid w:val="006D2E30"/>
    <w:rsid w:val="007C42CE"/>
    <w:rsid w:val="0084572B"/>
    <w:rsid w:val="00864005"/>
    <w:rsid w:val="008A71FF"/>
    <w:rsid w:val="00994B08"/>
    <w:rsid w:val="00A237B9"/>
    <w:rsid w:val="00B850C2"/>
    <w:rsid w:val="00D01E7B"/>
    <w:rsid w:val="00EA3D3B"/>
    <w:rsid w:val="00ED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068A"/>
  <w15:chartTrackingRefBased/>
  <w15:docId w15:val="{F736CCCE-094E-40BC-9B5E-AE08E85F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7B9"/>
    <w:pPr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C3950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6C3950"/>
    <w:pPr>
      <w:numPr>
        <w:ilvl w:val="1"/>
        <w:numId w:val="6"/>
      </w:numPr>
      <w:spacing w:before="240"/>
      <w:ind w:left="862" w:hanging="578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C3950"/>
    <w:pPr>
      <w:keepNext/>
      <w:keepLines/>
      <w:numPr>
        <w:ilvl w:val="2"/>
        <w:numId w:val="5"/>
      </w:numPr>
      <w:spacing w:before="40"/>
      <w:outlineLvl w:val="2"/>
    </w:pPr>
    <w:rPr>
      <w:rFonts w:eastAsiaTheme="majorEastAsia" w:cstheme="majorBidi"/>
      <w:b/>
      <w:i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C3950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C3950"/>
    <w:rPr>
      <w:rFonts w:ascii="Times New Roman" w:hAnsi="Times New Roman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C3950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Brdtekst">
    <w:name w:val="Body Text"/>
    <w:basedOn w:val="Normal"/>
    <w:link w:val="BrdtekstTegn"/>
    <w:uiPriority w:val="1"/>
    <w:qFormat/>
    <w:rsid w:val="00512F01"/>
    <w:pPr>
      <w:autoSpaceDE w:val="0"/>
      <w:autoSpaceDN w:val="0"/>
      <w:adjustRightInd w:val="0"/>
      <w:ind w:left="116"/>
    </w:pPr>
    <w:rPr>
      <w:rFonts w:ascii="Arial" w:hAnsi="Arial" w:cs="Arial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uiPriority w:val="1"/>
    <w:rsid w:val="00512F01"/>
    <w:rPr>
      <w:rFonts w:ascii="Arial" w:hAnsi="Arial" w:cs="Arial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512F01"/>
    <w:pPr>
      <w:autoSpaceDE w:val="0"/>
      <w:autoSpaceDN w:val="0"/>
      <w:adjustRightInd w:val="0"/>
      <w:spacing w:line="225" w:lineRule="exact"/>
      <w:ind w:left="39"/>
    </w:pPr>
    <w:rPr>
      <w:rFonts w:ascii="Calibri" w:hAnsi="Calibri" w:cs="Calibri"/>
      <w:b/>
      <w:bCs/>
      <w:sz w:val="22"/>
    </w:rPr>
  </w:style>
  <w:style w:type="character" w:customStyle="1" w:styleId="TittelTegn">
    <w:name w:val="Tittel Tegn"/>
    <w:basedOn w:val="Standardskriftforavsnitt"/>
    <w:link w:val="Tittel"/>
    <w:uiPriority w:val="1"/>
    <w:rsid w:val="00512F01"/>
    <w:rPr>
      <w:rFonts w:ascii="Calibri" w:hAnsi="Calibri" w:cs="Calibri"/>
      <w:b/>
      <w:bCs/>
    </w:rPr>
  </w:style>
  <w:style w:type="paragraph" w:customStyle="1" w:styleId="TableParagraph">
    <w:name w:val="Table Paragraph"/>
    <w:basedOn w:val="Normal"/>
    <w:uiPriority w:val="1"/>
    <w:qFormat/>
    <w:rsid w:val="00512F01"/>
    <w:pPr>
      <w:autoSpaceDE w:val="0"/>
      <w:autoSpaceDN w:val="0"/>
      <w:adjustRightInd w:val="0"/>
      <w:spacing w:before="114"/>
      <w:ind w:left="107"/>
    </w:pPr>
    <w:rPr>
      <w:rFonts w:ascii="Calibri" w:hAnsi="Calibri" w:cs="Calibri"/>
      <w:szCs w:val="24"/>
    </w:rPr>
  </w:style>
  <w:style w:type="character" w:styleId="Plassholdertekst">
    <w:name w:val="Placeholder Text"/>
    <w:basedOn w:val="Standardskriftforavsnitt"/>
    <w:uiPriority w:val="99"/>
    <w:semiHidden/>
    <w:rsid w:val="00994B08"/>
    <w:rPr>
      <w:color w:val="808080"/>
    </w:rPr>
  </w:style>
  <w:style w:type="paragraph" w:styleId="Topptekst">
    <w:name w:val="header"/>
    <w:basedOn w:val="Normal"/>
    <w:link w:val="Topp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60822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0608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6082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t\Downloads\MAL-Tilbuds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681702538B43FAA5ECDB9249CD5FE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29279D-A535-40E8-8D12-35CB520A4784}"/>
      </w:docPartPr>
      <w:docPartBody>
        <w:p w:rsidR="006343BD" w:rsidRDefault="006343BD">
          <w:pPr>
            <w:pStyle w:val="12681702538B43FAA5ECDB9249CD5FE6"/>
          </w:pPr>
          <w:r w:rsidRPr="00B13DD4">
            <w:rPr>
              <w:rStyle w:val="Plassholdertekst"/>
            </w:rPr>
            <w:t>Klikk eller trykk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3BD"/>
    <w:rsid w:val="003539D7"/>
    <w:rsid w:val="0063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12681702538B43FAA5ECDB9249CD5FE6">
    <w:name w:val="12681702538B43FAA5ECDB9249CD5F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a5bb09-6942-4542-b21c-8b8a2fab8938" xsi:nil="true"/>
    <lcf76f155ced4ddcb4097134ff3c332f xmlns="99a0ec6f-7a10-449e-9874-ac708b99f2b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788304F15B8B4ABCB2166E5123559E" ma:contentTypeVersion="16" ma:contentTypeDescription="Opprett et nytt dokument." ma:contentTypeScope="" ma:versionID="43b154d48b1b672908b0692b0c40861c">
  <xsd:schema xmlns:xsd="http://www.w3.org/2001/XMLSchema" xmlns:xs="http://www.w3.org/2001/XMLSchema" xmlns:p="http://schemas.microsoft.com/office/2006/metadata/properties" xmlns:ns2="99a0ec6f-7a10-449e-9874-ac708b99f2bb" xmlns:ns3="d1a5bb09-6942-4542-b21c-8b8a2fab8938" targetNamespace="http://schemas.microsoft.com/office/2006/metadata/properties" ma:root="true" ma:fieldsID="1002220b70636c83f1b6f9f6244e4993" ns2:_="" ns3:_="">
    <xsd:import namespace="99a0ec6f-7a10-449e-9874-ac708b99f2bb"/>
    <xsd:import namespace="d1a5bb09-6942-4542-b21c-8b8a2fab8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ec6f-7a10-449e-9874-ac708b99f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6c0d29b9-16db-4f46-8cd2-2e9450d63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5bb09-6942-4542-b21c-8b8a2fab893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7652d89-8d6a-471b-9478-c7a8d7f29c65}" ma:internalName="TaxCatchAll" ma:showField="CatchAllData" ma:web="d1a5bb09-6942-4542-b21c-8b8a2fab89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2F2EB-A47A-4097-B362-0DC9B3DC4E33}">
  <ds:schemaRefs>
    <ds:schemaRef ds:uri="http://schemas.microsoft.com/office/2006/metadata/properties"/>
    <ds:schemaRef ds:uri="http://schemas.microsoft.com/office/infopath/2007/PartnerControls"/>
    <ds:schemaRef ds:uri="d1a5bb09-6942-4542-b21c-8b8a2fab8938"/>
    <ds:schemaRef ds:uri="99a0ec6f-7a10-449e-9874-ac708b99f2bb"/>
  </ds:schemaRefs>
</ds:datastoreItem>
</file>

<file path=customXml/itemProps2.xml><?xml version="1.0" encoding="utf-8"?>
<ds:datastoreItem xmlns:ds="http://schemas.openxmlformats.org/officeDocument/2006/customXml" ds:itemID="{B3E2BA70-F9D1-46CE-92D3-F093DF1E0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82A70-3E8D-4B7A-9B11-F5E191244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0ec6f-7a10-449e-9874-ac708b99f2bb"/>
    <ds:schemaRef ds:uri="d1a5bb09-6942-4542-b21c-8b8a2fab8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MAL-Tilbudsbrev</Template>
  <TotalTime>1</TotalTime>
  <Pages>1</Pages>
  <Words>250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Harila Karlsen</dc:creator>
  <cp:keywords/>
  <dc:description/>
  <cp:lastModifiedBy>Stian Harila Karlsen</cp:lastModifiedBy>
  <cp:revision>1</cp:revision>
  <dcterms:created xsi:type="dcterms:W3CDTF">2026-05-06T11:31:00Z</dcterms:created>
  <dcterms:modified xsi:type="dcterms:W3CDTF">2026-05-06T11:32:00Z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0x0101007B788304F15B8B4ABCB2166E5123559E</vt:lpwstr>
  </property>
</Properties>
</file>